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1D4CD" w14:textId="77777777" w:rsidR="00932F08" w:rsidRDefault="00932F08" w:rsidP="00932F0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JOHNSON, senior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2BDA0A7" w14:textId="77777777" w:rsidR="00932F08" w:rsidRDefault="00932F08" w:rsidP="00932F0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Beverley. Merchant.</w:t>
      </w:r>
    </w:p>
    <w:p w14:paraId="5FC8FAE3" w14:textId="77777777" w:rsidR="00932F08" w:rsidRDefault="00932F08" w:rsidP="00932F0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C4DB699" w14:textId="77777777" w:rsidR="00932F08" w:rsidRDefault="00932F08" w:rsidP="00932F0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C62E726" w14:textId="77777777" w:rsidR="00932F08" w:rsidRDefault="00932F08" w:rsidP="00932F0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John Savage of Snaith(q.v.).</w:t>
      </w:r>
    </w:p>
    <w:p w14:paraId="494A4EEE" w14:textId="77777777" w:rsidR="00932F08" w:rsidRDefault="00932F08" w:rsidP="00932F0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2C2EE28" w14:textId="77777777" w:rsidR="00932F08" w:rsidRDefault="00932F08" w:rsidP="00932F0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374B5F" w14:textId="77777777" w:rsidR="00932F08" w:rsidRDefault="00932F08" w:rsidP="00932F0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353695C" w14:textId="77777777" w:rsidR="00932F08" w:rsidRDefault="00932F08" w:rsidP="00932F0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April 2012</w:t>
      </w:r>
    </w:p>
    <w:p w14:paraId="115677F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8F919" w14:textId="77777777" w:rsidR="00932F08" w:rsidRDefault="00932F08" w:rsidP="009139A6">
      <w:r>
        <w:separator/>
      </w:r>
    </w:p>
  </w:endnote>
  <w:endnote w:type="continuationSeparator" w:id="0">
    <w:p w14:paraId="5D847573" w14:textId="77777777" w:rsidR="00932F08" w:rsidRDefault="00932F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B3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BCB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8C0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623D7" w14:textId="77777777" w:rsidR="00932F08" w:rsidRDefault="00932F08" w:rsidP="009139A6">
      <w:r>
        <w:separator/>
      </w:r>
    </w:p>
  </w:footnote>
  <w:footnote w:type="continuationSeparator" w:id="0">
    <w:p w14:paraId="2A441181" w14:textId="77777777" w:rsidR="00932F08" w:rsidRDefault="00932F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251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21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1B5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F08"/>
    <w:rsid w:val="000666E0"/>
    <w:rsid w:val="002510B7"/>
    <w:rsid w:val="005C130B"/>
    <w:rsid w:val="00826F5C"/>
    <w:rsid w:val="009139A6"/>
    <w:rsid w:val="00932F08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A9A25"/>
  <w15:chartTrackingRefBased/>
  <w15:docId w15:val="{C002FB62-F9A6-4B2D-9EA9-810781FF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32F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2021-05-02T16:15:00Z</dcterms:created>
  <dcterms:modified xsi:type="dcterms:W3CDTF">2021-05-02T16:15:00Z</dcterms:modified>
</cp:coreProperties>
</file>